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3539DCB" w14:textId="77777777" w:rsidR="00AA318D" w:rsidRDefault="009175A0" w:rsidP="00AA31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9175A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УТВЕРЖДЕНО</w:t>
      </w:r>
    </w:p>
    <w:p w14:paraId="0BC89B9F" w14:textId="63B48856" w:rsidR="00AA318D" w:rsidRDefault="009175A0" w:rsidP="00AA31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9175A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  <w:t xml:space="preserve">    Решением Общего собрания акционеров</w:t>
      </w:r>
      <w:r w:rsidRPr="009175A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</w:r>
      <w:r w:rsidR="00AA318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открытого</w:t>
      </w:r>
      <w:r w:rsidRPr="009175A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акционерного общества</w:t>
      </w:r>
      <w:r w:rsidRPr="009175A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  <w:t xml:space="preserve">    "</w:t>
      </w:r>
      <w:r w:rsidR="00AA318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Спутник</w:t>
      </w:r>
      <w:r w:rsidRPr="009175A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"</w:t>
      </w:r>
      <w:r w:rsidR="00AA318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  <w:t xml:space="preserve">    Протокол № б/</w:t>
      </w:r>
      <w:proofErr w:type="gramStart"/>
      <w:r w:rsidR="00AA318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н</w:t>
      </w:r>
      <w:proofErr w:type="gramEnd"/>
    </w:p>
    <w:p w14:paraId="7132581D" w14:textId="4FE89C07" w:rsidR="009175A0" w:rsidRPr="009175A0" w:rsidRDefault="009175A0" w:rsidP="00AA31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9175A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от "</w:t>
      </w:r>
      <w:r w:rsidR="00AA318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18</w:t>
      </w:r>
      <w:r w:rsidRPr="009175A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" </w:t>
      </w:r>
      <w:r w:rsidR="00AA318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апреля</w:t>
      </w:r>
      <w:r w:rsidRPr="009175A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20</w:t>
      </w:r>
      <w:r w:rsidR="00AA318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08</w:t>
      </w:r>
      <w:r w:rsidRPr="009175A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г.</w:t>
      </w:r>
    </w:p>
    <w:p w14:paraId="5EC04621" w14:textId="77777777" w:rsidR="009E5264" w:rsidRDefault="009E5264" w:rsidP="009E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</w:p>
    <w:p w14:paraId="428DCE46" w14:textId="77777777" w:rsidR="009E5264" w:rsidRDefault="009E5264" w:rsidP="009E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  <w:t xml:space="preserve"> </w:t>
      </w:r>
    </w:p>
    <w:p w14:paraId="552F1A9C" w14:textId="77777777" w:rsidR="009E5264" w:rsidRDefault="009E5264" w:rsidP="009E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</w:p>
    <w:p w14:paraId="095FC848" w14:textId="0B1CC1F2" w:rsidR="009175A0" w:rsidRPr="009E5264" w:rsidRDefault="009175A0" w:rsidP="009E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9E5264"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  <w:t>ПОЛОЖЕНИЕ</w:t>
      </w:r>
    </w:p>
    <w:p w14:paraId="3A932230" w14:textId="2920FF32" w:rsidR="009175A0" w:rsidRDefault="009175A0" w:rsidP="009E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9E5264"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  <w:br/>
      </w:r>
      <w:r w:rsidR="009E5264"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  <w:t xml:space="preserve">   </w:t>
      </w:r>
      <w:r w:rsidRPr="009E5264"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  <w:t xml:space="preserve">О СОВЕТЕ ДИРЕКТОРОВ </w:t>
      </w:r>
      <w:r w:rsidR="00AA318D" w:rsidRPr="009E5264"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  <w:t>ОТКРЫТОГО</w:t>
      </w:r>
      <w:r w:rsidRPr="009E5264"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  <w:t xml:space="preserve"> АКЦИОНЕРНОГО ОБЩЕСТВА</w:t>
      </w:r>
    </w:p>
    <w:p w14:paraId="71EAFB86" w14:textId="77777777" w:rsidR="009E5264" w:rsidRPr="009E5264" w:rsidRDefault="009E5264" w:rsidP="009E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</w:p>
    <w:p w14:paraId="39934F79" w14:textId="311FB937" w:rsidR="009175A0" w:rsidRPr="009E5264" w:rsidRDefault="009175A0" w:rsidP="009E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9E5264"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  <w:t>"</w:t>
      </w:r>
      <w:r w:rsidR="00AA318D" w:rsidRPr="009E5264"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  <w:t>СПУТНИК</w:t>
      </w:r>
    </w:p>
    <w:p w14:paraId="635CAC19" w14:textId="67C6EC43" w:rsidR="009175A0" w:rsidRPr="009175A0" w:rsidRDefault="009175A0" w:rsidP="009E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9E5264"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  <w:br/>
      </w:r>
    </w:p>
    <w:p w14:paraId="75431E6F" w14:textId="77777777" w:rsidR="009175A0" w:rsidRPr="009175A0" w:rsidRDefault="009175A0" w:rsidP="00AA31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9175A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  <w:t xml:space="preserve">                      1. КОМПЕТЕНЦИЯ СОВЕТА ДИРЕКТОРОВ</w:t>
      </w:r>
    </w:p>
    <w:p w14:paraId="2AF382FC" w14:textId="77777777" w:rsidR="009175A0" w:rsidRPr="009175A0" w:rsidRDefault="009175A0" w:rsidP="00AA31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9175A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  <w:t xml:space="preserve">   </w:t>
      </w:r>
    </w:p>
    <w:p w14:paraId="5AF4BE5C" w14:textId="77777777" w:rsidR="009175A0" w:rsidRPr="009175A0" w:rsidRDefault="009175A0" w:rsidP="00AA31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9175A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  <w:t xml:space="preserve">         1.1. Совет    директоров    осуществляет    общее    руководство</w:t>
      </w:r>
    </w:p>
    <w:p w14:paraId="57BCAB1B" w14:textId="4B1C8171" w:rsidR="009175A0" w:rsidRPr="009175A0" w:rsidRDefault="009E5264" w:rsidP="00AA31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</w:t>
      </w:r>
      <w:r w:rsidR="009175A0" w:rsidRPr="009175A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деятельностью Общества,  за исключением решения вопросов,  отнесенных</w:t>
      </w:r>
      <w:r w:rsidR="009175A0" w:rsidRPr="009175A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  <w:t xml:space="preserve">    законом  и  Уставом  Общества  к  исключительной  компетенции  Общего</w:t>
      </w:r>
      <w:r w:rsidR="009175A0" w:rsidRPr="009175A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  <w:t xml:space="preserve">    собрания акционеров.</w:t>
      </w:r>
      <w:r w:rsidR="009175A0" w:rsidRPr="009175A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  <w:t xml:space="preserve">         1.2. По   решению   Общего  собрания  акционеров  членам  Совета</w:t>
      </w:r>
      <w:r w:rsidR="009175A0" w:rsidRPr="009175A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  <w:t xml:space="preserve">    директоров Общества в период исполнения ими своих обязанностей  могут</w:t>
      </w:r>
      <w:r w:rsidR="009175A0" w:rsidRPr="009175A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  <w:t xml:space="preserve">    выплачиваться вознаграждение и компенсироваться расходы,  связанные с</w:t>
      </w:r>
      <w:r w:rsidR="009175A0" w:rsidRPr="009175A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  <w:t xml:space="preserve">    исполнением  ими  функций  членов  Совета  директоров   в   размерах,</w:t>
      </w:r>
      <w:r w:rsidR="009175A0" w:rsidRPr="009175A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  <w:t xml:space="preserve">    устанавливаемых Общим собранием акционеров.</w:t>
      </w:r>
      <w:r w:rsidR="009175A0" w:rsidRPr="009175A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  <w:t xml:space="preserve">         1.3. Председатель Совета директоров выполняет  свои  обязанности</w:t>
      </w:r>
      <w:r w:rsidR="009175A0" w:rsidRPr="009175A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  <w:t xml:space="preserve">    на  постоянной  основе.  Другие  члены Совета директоров осуществляют</w:t>
      </w:r>
      <w:r w:rsidR="009175A0" w:rsidRPr="009175A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  <w:t xml:space="preserve">    полномочия по мере надобности.</w:t>
      </w:r>
      <w:r w:rsidR="009175A0" w:rsidRPr="009175A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  <w:t xml:space="preserve">         1.4. К  исключительной  компетенции  Совета  директоров Общества</w:t>
      </w:r>
      <w:r w:rsidR="009175A0" w:rsidRPr="009175A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  <w:t xml:space="preserve">    относятся следующие вопросы:</w:t>
      </w:r>
      <w:r w:rsidR="009175A0" w:rsidRPr="009175A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  <w:t xml:space="preserve">         1.4.1. Определение    приоритетных    направлений   деятельности</w:t>
      </w:r>
      <w:r w:rsidR="009175A0" w:rsidRPr="009175A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  <w:t xml:space="preserve">    Общества;</w:t>
      </w:r>
      <w:r w:rsidR="009175A0" w:rsidRPr="009175A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  <w:t xml:space="preserve">         1.4.2. Созыв  годового и внеочередного Общих собраний акционеров</w:t>
      </w:r>
      <w:r w:rsidR="009175A0" w:rsidRPr="009175A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  <w:t xml:space="preserve">    Общества,  за исключением случаев,  когда в соответствии с законом  и</w:t>
      </w:r>
      <w:r w:rsidR="009175A0" w:rsidRPr="009175A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  <w:t xml:space="preserve">    Уставом  Общества Общее собрание акционеров может быть созвано в ином</w:t>
      </w:r>
      <w:r w:rsidR="009175A0" w:rsidRPr="009175A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  <w:t xml:space="preserve">    порядке;</w:t>
      </w:r>
      <w:r w:rsidR="009175A0" w:rsidRPr="009175A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  <w:t xml:space="preserve">         1.4.3. Утверждение  повестки  дня  Общего  собрания  акционеров;</w:t>
      </w:r>
      <w:r w:rsidR="009175A0" w:rsidRPr="009175A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  <w:t xml:space="preserve">         1.4.4. Определение даты составления списка  акционеров,  имеющих</w:t>
      </w:r>
      <w:r w:rsidR="009175A0" w:rsidRPr="009175A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  <w:t xml:space="preserve">    право  на  участие  в  Общем  собрании,  и  решение  других вопросов,</w:t>
      </w:r>
      <w:r w:rsidR="009175A0" w:rsidRPr="009175A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  <w:t xml:space="preserve">    связанных с подготовкой и проведением Общего собрания акционеров;</w:t>
      </w:r>
      <w:r w:rsidR="009175A0" w:rsidRPr="009175A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  <w:t xml:space="preserve">         1.4.5. Увеличение  уставного  капитала Общества путем размещения</w:t>
      </w:r>
      <w:r w:rsidR="009175A0" w:rsidRPr="009175A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  <w:t xml:space="preserve">    Обществом акций в пределах количества и категорий (типа)  объявленных</w:t>
      </w:r>
      <w:r w:rsidR="009175A0" w:rsidRPr="009175A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  <w:t xml:space="preserve">    акций;</w:t>
      </w:r>
      <w:r w:rsidR="009175A0" w:rsidRPr="009175A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  <w:t xml:space="preserve">         1.4.6. Размещение  Обществом  облигаций и иных ценных бумаг;</w:t>
      </w:r>
      <w:r w:rsidR="009175A0" w:rsidRPr="009175A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  <w:t xml:space="preserve">         1.4.7. Определение рыночной стоимости имущества в случаях, когда</w:t>
      </w:r>
      <w:r w:rsidR="009175A0" w:rsidRPr="009175A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  <w:t xml:space="preserve">    в соответствии с законом и Уставом Общества  обязанность  определения</w:t>
      </w:r>
      <w:r w:rsidR="009175A0" w:rsidRPr="009175A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  <w:t xml:space="preserve">    рыночной стоимости имущества возлагается на Общество;</w:t>
      </w:r>
      <w:r w:rsidR="009175A0" w:rsidRPr="009175A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  <w:t xml:space="preserve">         1.4.8. Приобретение размещенных  Обществом  акций,  облигаций  и</w:t>
      </w:r>
      <w:r w:rsidR="009175A0" w:rsidRPr="009175A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  <w:t xml:space="preserve">    иных ценных бумаг в случаях, предусмотренных законом;</w:t>
      </w:r>
      <w:r w:rsidR="009175A0" w:rsidRPr="009175A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  <w:t xml:space="preserve">         1.4.9. Заключение договора с Генеральным директором;</w:t>
      </w:r>
      <w:r w:rsidR="009175A0" w:rsidRPr="009175A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  <w:t xml:space="preserve">         1.4.10. Установление    размера    выплачиваемых    Генеральному</w:t>
      </w:r>
      <w:r w:rsidR="009175A0" w:rsidRPr="009175A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  <w:t xml:space="preserve">    директору Общества вознаграждений и компенсаций;</w:t>
      </w:r>
      <w:r w:rsidR="009175A0" w:rsidRPr="009175A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  <w:t xml:space="preserve">         1.4.11. Выдача  рекомендаций  по  размеру  выплачиваемых  членам</w:t>
      </w:r>
      <w:r w:rsidR="009175A0" w:rsidRPr="009175A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  <w:t xml:space="preserve">    Ревизионной   комиссии   (Ревизору)   Общества    вознаграждений    и</w:t>
      </w:r>
      <w:r w:rsidR="009175A0" w:rsidRPr="009175A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  <w:t xml:space="preserve">    компенсаций;</w:t>
      </w:r>
      <w:r w:rsidR="009175A0" w:rsidRPr="009175A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  <w:t xml:space="preserve">         1.4.12. Определение размера оплаты услуг аудитора;</w:t>
      </w:r>
    </w:p>
    <w:p w14:paraId="5FC3E621" w14:textId="350010DB" w:rsidR="009175A0" w:rsidRPr="009175A0" w:rsidRDefault="009175A0" w:rsidP="00AA31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9175A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lastRenderedPageBreak/>
        <w:br/>
        <w:t xml:space="preserve">         1.4.13. Подготовка  рекомендаций  Общему  собранию акционеров по</w:t>
      </w:r>
      <w:r w:rsidRPr="009175A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  <w:t xml:space="preserve">    размеру дивиденда по акциям и порядку его выплаты;</w:t>
      </w:r>
      <w:r w:rsidRPr="009175A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  <w:t xml:space="preserve">         1.4.14. Использование резервного и иных фондов Общества;</w:t>
      </w:r>
      <w:r w:rsidRPr="009175A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  <w:t xml:space="preserve">         1.4.15. Утверждение внутренних документов Общества, определяющих</w:t>
      </w:r>
      <w:r w:rsidRPr="009175A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  <w:t xml:space="preserve">    порядок  деятельности  органов  управления  Общества,  за исключением</w:t>
      </w:r>
      <w:r w:rsidRPr="009175A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  <w:t xml:space="preserve">    документов,  принятие которых согласно  Уставу  Общества  или  закону</w:t>
      </w:r>
      <w:r w:rsidRPr="009175A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  <w:t xml:space="preserve">    отнесено к компетенции Общего собрания акционеров;</w:t>
      </w:r>
      <w:r w:rsidRPr="009175A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  <w:t xml:space="preserve">         1.4.16. Создание филиалов и открытие представительств Общества;</w:t>
      </w:r>
      <w:r w:rsidRPr="009175A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  <w:t xml:space="preserve">         1.4.17. Принятие   решения   об   участии   Общества   в  других</w:t>
      </w:r>
      <w:r w:rsidRPr="009175A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  <w:t xml:space="preserve">    организациях,  за исключением принятия решений об участии Общества  в</w:t>
      </w:r>
      <w:r w:rsidRPr="009175A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  <w:t xml:space="preserve">    холдинговых    компаниях,    финансово-промышленных   группах,   иных</w:t>
      </w:r>
      <w:r w:rsidRPr="009175A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  <w:t xml:space="preserve">    объединениях коммерческих организаций;</w:t>
      </w:r>
      <w:r w:rsidRPr="009175A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  <w:t xml:space="preserve">         1.4.18. Заключение  крупных сделок,  связанных с приобретением и</w:t>
      </w:r>
      <w:r w:rsidRPr="009175A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  <w:t xml:space="preserve">    отчуждением   Обществом   имущества,   предметом   которых   является</w:t>
      </w:r>
      <w:r w:rsidRPr="009175A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  <w:t xml:space="preserve">    имущество,  стоимость  которого  составляет  от  25  до  50 процентов</w:t>
      </w:r>
      <w:r w:rsidRPr="009175A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  <w:t xml:space="preserve">    балансовой стоимости активов Общества  на  дату  принятия  решения  о</w:t>
      </w:r>
      <w:r w:rsidRPr="009175A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  <w:t xml:space="preserve">    совершении   таких   сделок.  Решение  о  совершении  крупных  сделок</w:t>
      </w:r>
      <w:r w:rsidRPr="009175A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  <w:t xml:space="preserve">    принимается  Советом   директоров   единогласно.   При   </w:t>
      </w:r>
      <w:proofErr w:type="gramStart"/>
      <w:r w:rsidR="009E5264" w:rsidRPr="009175A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не достижении</w:t>
      </w:r>
      <w:proofErr w:type="gramEnd"/>
      <w:r w:rsidRPr="009175A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  <w:t xml:space="preserve">    единогласия  по  вопросу  совершения  крупной  сделки,  он может быть</w:t>
      </w:r>
      <w:r w:rsidRPr="009175A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  <w:t xml:space="preserve">    вынесен на решение Общего собрания акционеров.</w:t>
      </w:r>
      <w:r w:rsidRPr="009175A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  <w:t xml:space="preserve">         1.4.19. Заключение   сделок,   в   совершении   которых  имеется</w:t>
      </w:r>
      <w:r w:rsidRPr="009175A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  <w:t xml:space="preserve">    заинтересованность.</w:t>
      </w:r>
      <w:r w:rsidRPr="009175A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  <w:t xml:space="preserve">         1.5. К  исключительной  компетенции  Совета директоров относится</w:t>
      </w:r>
      <w:r w:rsidRPr="009175A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  <w:t xml:space="preserve">    вынесение на решение Общего собрания акционеров следующих вопросов:</w:t>
      </w:r>
      <w:r w:rsidRPr="009175A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  <w:t xml:space="preserve">         - о реорганизации Общества;</w:t>
      </w:r>
      <w:r w:rsidRPr="009175A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  <w:t xml:space="preserve">         - о   неприменении   преимущественного   права   акционера    на</w:t>
      </w:r>
      <w:r w:rsidRPr="009175A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  <w:t xml:space="preserve">    приобретение акций Общества или ценных бумаг, конвертируемых в акции;</w:t>
      </w:r>
      <w:r w:rsidRPr="009175A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  <w:t xml:space="preserve">         - об   определении   формы   сообщения   Обществом    материалов</w:t>
      </w:r>
      <w:r w:rsidRPr="009175A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  <w:t xml:space="preserve">    (информации) акционерам;</w:t>
      </w:r>
      <w:r w:rsidRPr="009175A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  <w:t xml:space="preserve">         - о дроблении и консолидации акций;</w:t>
      </w:r>
      <w:r w:rsidRPr="009175A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  <w:t xml:space="preserve">         - о  заключении  </w:t>
      </w:r>
      <w:proofErr w:type="gramStart"/>
      <w:r w:rsidRPr="009175A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сделок</w:t>
      </w:r>
      <w:proofErr w:type="gramEnd"/>
      <w:r w:rsidRPr="009175A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в  которых  имеется заинтересованность,</w:t>
      </w:r>
      <w:r w:rsidRPr="009175A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  <w:t xml:space="preserve">    когда в соответствии с законом этот вопрос  относится  к  компетенции</w:t>
      </w:r>
      <w:r w:rsidRPr="009175A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  <w:t xml:space="preserve">    Общего собрания акционеров;</w:t>
      </w:r>
      <w:r w:rsidRPr="009175A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  <w:t xml:space="preserve">         - о совершении крупных сделок;</w:t>
      </w:r>
      <w:r w:rsidRPr="009175A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  <w:t xml:space="preserve">         - о приобретении и выкупе Обществом размещенных акций в случаях,</w:t>
      </w:r>
      <w:r w:rsidRPr="009175A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  <w:t xml:space="preserve">    предусмотренных настоящим Уставом и законом;</w:t>
      </w:r>
      <w:r w:rsidRPr="009175A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  <w:t xml:space="preserve">         - об     участии     Общества     в    холдинговых    компаниях,</w:t>
      </w:r>
      <w:r w:rsidRPr="009175A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  <w:t xml:space="preserve">    финансово</w:t>
      </w:r>
      <w:r w:rsidR="00AA318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-</w:t>
      </w:r>
      <w:r w:rsidRPr="009175A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промышленных   группах,   иных   объединениях   коммерческих</w:t>
      </w:r>
      <w:r w:rsidRPr="009175A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  <w:t xml:space="preserve">    организаций;</w:t>
      </w:r>
      <w:r w:rsidRPr="009175A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  <w:t xml:space="preserve">         1.6. Совет директоров вправе решать иные вопросы,  отнесенные  к</w:t>
      </w:r>
      <w:r w:rsidRPr="009175A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  <w:t xml:space="preserve">    его компетенции законом и Уставом общества.</w:t>
      </w:r>
      <w:r w:rsidRPr="009175A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  <w:t xml:space="preserve">         Вопросы, отнесенные   к   исключительной   компетенции    Совета</w:t>
      </w:r>
      <w:r w:rsidRPr="009175A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  <w:t xml:space="preserve">    директоров  Общества,  не могут быть переданы на решение Генерального</w:t>
      </w:r>
      <w:r w:rsidRPr="009175A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  <w:t xml:space="preserve">    директора и других должностных лиц Общества.</w:t>
      </w:r>
    </w:p>
    <w:p w14:paraId="79606450" w14:textId="175E3CA3" w:rsidR="009175A0" w:rsidRPr="009175A0" w:rsidRDefault="00AA318D" w:rsidP="00AA31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  <w:t xml:space="preserve">  </w:t>
      </w:r>
    </w:p>
    <w:p w14:paraId="01F55996" w14:textId="77777777" w:rsidR="009175A0" w:rsidRPr="009175A0" w:rsidRDefault="009175A0" w:rsidP="00AA31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9175A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  <w:t xml:space="preserve">                      2. ФОРМИРОВАНИЕ СОВЕТА ДИРЕКТОРОВ</w:t>
      </w:r>
    </w:p>
    <w:p w14:paraId="3C7A8105" w14:textId="77777777" w:rsidR="009175A0" w:rsidRPr="009175A0" w:rsidRDefault="009175A0" w:rsidP="00AA31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9175A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  <w:t xml:space="preserve">   </w:t>
      </w:r>
    </w:p>
    <w:p w14:paraId="67A45FCD" w14:textId="43FB35B9" w:rsidR="009175A0" w:rsidRPr="009175A0" w:rsidRDefault="009175A0" w:rsidP="00AA31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9175A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  <w:t xml:space="preserve">         2.1. Члены Совета директоров избираются годовым Общим  собранием</w:t>
      </w:r>
      <w:r w:rsidRPr="009175A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  <w:t xml:space="preserve">    акционеров  сроком  на  один  год из числа акционеров (представителей</w:t>
      </w:r>
      <w:r w:rsidRPr="009175A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  <w:t xml:space="preserve">    акционеров).  Избрание  осуществляется  в  порядке,   предусмотренном</w:t>
      </w:r>
      <w:r w:rsidRPr="009175A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  <w:t xml:space="preserve">    законом,  Уставом и настоящим Положением.  По решению Общего собрания</w:t>
      </w:r>
      <w:r w:rsidRPr="009175A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  <w:t xml:space="preserve">    акционеров выборы Совета директоров могут осуществляться кумулятивным</w:t>
      </w:r>
      <w:r w:rsidRPr="009175A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  <w:t xml:space="preserve">    голосованием.</w:t>
      </w:r>
      <w:r w:rsidRPr="009175A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  <w:t xml:space="preserve">         2.2. При  выборах  Совета  директоров  голосование   по   каждой</w:t>
      </w:r>
      <w:r w:rsidRPr="009175A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  <w:t xml:space="preserve">    кандидатуре  проводится  отдельно,  если  Общее  собрание  не  примет</w:t>
      </w:r>
      <w:r w:rsidRPr="009175A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  <w:t xml:space="preserve">    решения о проведении кумулятивного голосования.  Избранными в  состав</w:t>
      </w:r>
      <w:r w:rsidRPr="009175A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  <w:t xml:space="preserve">    Совета  директоров  считаются  кандидаты,  набравшие наибольшее число</w:t>
      </w:r>
      <w:r w:rsidRPr="009175A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  <w:t xml:space="preserve">    голосов.</w:t>
      </w:r>
    </w:p>
    <w:p w14:paraId="74ED65CB" w14:textId="4C0F8241" w:rsidR="009175A0" w:rsidRPr="009175A0" w:rsidRDefault="009175A0" w:rsidP="00AA31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9175A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lastRenderedPageBreak/>
        <w:br/>
        <w:t xml:space="preserve">         2.3. При   проведении   кумулятивного   голосования   на  каждую</w:t>
      </w:r>
      <w:r w:rsidRPr="009175A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  <w:t xml:space="preserve">    голосующую акцию приходится количество голосов,  равное общему  числу</w:t>
      </w:r>
      <w:r w:rsidRPr="009175A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  <w:t xml:space="preserve">    членов избираемого Совета директоров Общества. Акционер вправе отдать</w:t>
      </w:r>
      <w:r w:rsidRPr="009175A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  <w:t xml:space="preserve">    голоса по принадлежащим ему акциям полностью за одного кандидата  или</w:t>
      </w:r>
      <w:r w:rsidRPr="009175A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  <w:t xml:space="preserve">    распределить   их   между  несколькими  кандидатами  в  члены  совета</w:t>
      </w:r>
      <w:r w:rsidRPr="009175A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  <w:t xml:space="preserve">    директоров Общества.  Избранными в состав Совета директоров считаются</w:t>
      </w:r>
      <w:r w:rsidRPr="009175A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  <w:t xml:space="preserve">    кандидаты, набравшие наибольшее число голосов.</w:t>
      </w:r>
      <w:r w:rsidRPr="009175A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  <w:t xml:space="preserve">         2.4. Лица,  избранные  в   состав   Совета   директоров,   могут</w:t>
      </w:r>
      <w:r w:rsidRPr="009175A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  <w:t xml:space="preserve">    переизбираться неограниченное число раз.</w:t>
      </w:r>
      <w:r w:rsidRPr="009175A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  <w:t xml:space="preserve">         2.5. Полномочия любого члена Совета директоров или  всех  членов</w:t>
      </w:r>
      <w:r w:rsidRPr="009175A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  <w:t xml:space="preserve">    Совета  директоров  могут  быть прекращены досрочно по решению Общего</w:t>
      </w:r>
      <w:r w:rsidRPr="009175A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  <w:t xml:space="preserve">    собрания акционеров Общества.</w:t>
      </w:r>
      <w:r w:rsidRPr="009175A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  <w:t xml:space="preserve">         2.6. В  случае  избрания  членов  Совета директоров кумулятивным</w:t>
      </w:r>
      <w:r w:rsidRPr="009175A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  <w:t xml:space="preserve">    голосованием  решение  Общего   собрания   акционеров   о   досрочном</w:t>
      </w:r>
      <w:r w:rsidRPr="009175A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  <w:t xml:space="preserve">    прекращении  полномочий  может  быть  принято только в отношении всех</w:t>
      </w:r>
      <w:r w:rsidRPr="009175A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  <w:t xml:space="preserve">    членов  Совета  директоров.  После  принятия  решения   о   досрочном</w:t>
      </w:r>
      <w:r w:rsidRPr="009175A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  <w:t xml:space="preserve">    прекращении  полномочий  Совета  директоров  должен  быть  немедленно</w:t>
      </w:r>
      <w:r w:rsidRPr="009175A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  <w:t xml:space="preserve">    избран новый состав Совета директоров.</w:t>
      </w:r>
      <w:r w:rsidRPr="009175A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  <w:t xml:space="preserve">         2.7. Количественный  состав Совета директоров определяется Общим</w:t>
      </w:r>
      <w:r w:rsidRPr="009175A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  <w:t xml:space="preserve">    собранием акционеров.</w:t>
      </w:r>
      <w:r w:rsidRPr="009175A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  <w:t xml:space="preserve">         2.8. Председатель  Совета  директоров  избирается членами Совета</w:t>
      </w:r>
      <w:r w:rsidRPr="009175A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  <w:t xml:space="preserve">    директоров из числа членов Совета директоров большинством голосов  от</w:t>
      </w:r>
      <w:r w:rsidRPr="009175A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  <w:t xml:space="preserve">    общего   числа   членов   Совета   директоров.  Председателем  Совета</w:t>
      </w:r>
      <w:r w:rsidRPr="009175A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  <w:t xml:space="preserve">    директоров не может быть  избран  Генеральный  директор  Общества  до</w:t>
      </w:r>
      <w:r w:rsidRPr="009175A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  <w:t xml:space="preserve">    сложения им своих полномочий генерального директора.</w:t>
      </w:r>
      <w:r w:rsidRPr="009175A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  <w:t xml:space="preserve">         2.9. Совет директоров вправе в любое  время  переизбрать  своего</w:t>
      </w:r>
      <w:r w:rsidRPr="009175A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  <w:t xml:space="preserve">    Председателя  большинством  голосов  от  общего  числа  членов Совета</w:t>
      </w:r>
      <w:r w:rsidRPr="009175A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  <w:t xml:space="preserve">    директоров.</w:t>
      </w:r>
    </w:p>
    <w:p w14:paraId="52670D10" w14:textId="77777777" w:rsidR="009175A0" w:rsidRPr="009175A0" w:rsidRDefault="009175A0" w:rsidP="00AA31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9175A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  <w:t xml:space="preserve">                       3. ЗАСЕДАНИЯ СОВЕТА ДИРЕКТОРОВ</w:t>
      </w:r>
    </w:p>
    <w:p w14:paraId="566D0371" w14:textId="77777777" w:rsidR="009175A0" w:rsidRPr="009175A0" w:rsidRDefault="009175A0" w:rsidP="00AA31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9175A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  <w:t xml:space="preserve">   </w:t>
      </w:r>
    </w:p>
    <w:p w14:paraId="6D65CF6A" w14:textId="60FBECDB" w:rsidR="009175A0" w:rsidRPr="009175A0" w:rsidRDefault="009175A0" w:rsidP="00AA31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9175A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  <w:t xml:space="preserve">         3.1. Заседания   Совета   директоров    проводятся    по    мере</w:t>
      </w:r>
      <w:r w:rsidRPr="009175A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  <w:t xml:space="preserve">    необходимости, но не реже одного раза в три месяца.</w:t>
      </w:r>
      <w:r w:rsidRPr="009175A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  <w:t xml:space="preserve">         3.2. Заседание Совета директоров созывается Председателем Совета</w:t>
      </w:r>
      <w:r w:rsidRPr="009175A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  <w:t xml:space="preserve">    директоров по его собственной инициативе,  по требованию члена Совета</w:t>
      </w:r>
      <w:r w:rsidRPr="009175A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  <w:t xml:space="preserve">    директоров,  Ревизионной комиссии (Ревизора) или  аудитора  Общества,</w:t>
      </w:r>
      <w:r w:rsidRPr="009175A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  <w:t xml:space="preserve">    Генерального  директора,  а также акционеров (акционера) - владельцев</w:t>
      </w:r>
      <w:r w:rsidRPr="009175A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  <w:t xml:space="preserve">    не менее 5 (пяти) процентов голосующих акций общества.</w:t>
      </w:r>
      <w:r w:rsidRPr="009175A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  <w:t xml:space="preserve">         3.3. Члены  Совета директоров письменно извещаются о назначенном</w:t>
      </w:r>
      <w:r w:rsidRPr="009175A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  <w:t xml:space="preserve">    заседании Совета директоров не менее чем  за  три  дня  до  даты  его</w:t>
      </w:r>
      <w:r w:rsidRPr="009175A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  <w:t xml:space="preserve">    проведения.   Извещение  осуществляется  путем  направления  заказных</w:t>
      </w:r>
      <w:r w:rsidRPr="009175A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  <w:t xml:space="preserve">    писем,   телеграмм,   телефонограмм.    К    письменному    извещению</w:t>
      </w:r>
      <w:r w:rsidRPr="009175A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  <w:t xml:space="preserve">    приравнивается  ознакомление  под  расписку  с  решением Председателя</w:t>
      </w:r>
      <w:r w:rsidRPr="009175A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  <w:t xml:space="preserve">    Совета директоров о назначении заседания.</w:t>
      </w:r>
      <w:r w:rsidRPr="009175A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  <w:t xml:space="preserve">         В </w:t>
      </w:r>
      <w:proofErr w:type="gramStart"/>
      <w:r w:rsidRPr="009175A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случаях,   не   терпящих   отлагательства   заседание   Совета</w:t>
      </w:r>
      <w:r w:rsidRPr="009175A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  <w:t xml:space="preserve">    директоров может</w:t>
      </w:r>
      <w:proofErr w:type="gramEnd"/>
      <w:r w:rsidRPr="009175A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быть созвано немедленно  без  письменного  извещения</w:t>
      </w:r>
      <w:r w:rsidRPr="009175A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  <w:t xml:space="preserve">    членов Совета директоров.</w:t>
      </w:r>
      <w:r w:rsidRPr="009175A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  <w:t xml:space="preserve">         3.4. Председатель  Совета  директоров  организует  его   работу,</w:t>
      </w:r>
      <w:r w:rsidRPr="009175A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  <w:t xml:space="preserve">    созывает  заседания  Совета  директоров  и председательствует на них,</w:t>
      </w:r>
      <w:r w:rsidRPr="009175A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  <w:t xml:space="preserve">    организует на заседаниях  ведение  протокола,  председательствует  на</w:t>
      </w:r>
      <w:r w:rsidRPr="009175A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  <w:t xml:space="preserve">    Общем собрании акционеров.</w:t>
      </w:r>
      <w:r w:rsidRPr="009175A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  <w:t xml:space="preserve">         3.5. В случае  </w:t>
      </w:r>
      <w:proofErr w:type="gramStart"/>
      <w:r w:rsidRPr="009175A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отсутствия  Председателя  Совета  директоров  его</w:t>
      </w:r>
      <w:r w:rsidRPr="009175A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  <w:t xml:space="preserve">    функции</w:t>
      </w:r>
      <w:proofErr w:type="gramEnd"/>
      <w:r w:rsidRPr="009175A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осуществляет  один  из  членов Совета директоров Общества по</w:t>
      </w:r>
      <w:r w:rsidRPr="009175A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  <w:t xml:space="preserve">    решению Совета директоров.</w:t>
      </w:r>
      <w:r w:rsidRPr="009175A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  <w:t xml:space="preserve">         3.6. Заседания   Совета   директоров  правомочны,  если  на  нем</w:t>
      </w:r>
      <w:r w:rsidRPr="009175A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  <w:t xml:space="preserve">    присутствует не менее половины избранных членов Совета директоров.</w:t>
      </w:r>
      <w:r w:rsidRPr="009175A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  <w:t xml:space="preserve">         3.7. Совет  директоров  вправе  принимать решения путем заочного</w:t>
      </w:r>
      <w:r w:rsidRPr="009175A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  <w:t xml:space="preserve">    голосования (опросным путем).</w:t>
      </w:r>
      <w:r w:rsidRPr="009175A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  <w:t xml:space="preserve">         3.8. В   случае</w:t>
      </w:r>
      <w:proofErr w:type="gramStart"/>
      <w:r w:rsidRPr="009175A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,</w:t>
      </w:r>
      <w:proofErr w:type="gramEnd"/>
      <w:r w:rsidRPr="009175A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если   количество  членов  Совета  директоров</w:t>
      </w:r>
      <w:r w:rsidRPr="009175A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  <w:t xml:space="preserve">    становится  менее  половины  количества,  предусмотренного   Уставом,</w:t>
      </w:r>
    </w:p>
    <w:p w14:paraId="0206AADD" w14:textId="5BC0C06A" w:rsidR="009175A0" w:rsidRPr="009175A0" w:rsidRDefault="009175A0" w:rsidP="00AA31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9175A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lastRenderedPageBreak/>
        <w:br/>
        <w:t xml:space="preserve">    Общество  обязано  созвать чрезвычайное (внеочередное) Общее собрание</w:t>
      </w:r>
      <w:r w:rsidRPr="009175A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  <w:t xml:space="preserve">    акционеров для избрания нового состава Совета директоров.  Оставшиеся</w:t>
      </w:r>
      <w:r w:rsidRPr="009175A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  <w:t xml:space="preserve">    члены  Совета  директоров  вправе  принимать  решение только о созыве</w:t>
      </w:r>
      <w:r w:rsidRPr="009175A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  <w:t xml:space="preserve">    такого чрезвычайного (внеочередного) Общего собрания акционеров.</w:t>
      </w:r>
      <w:r w:rsidRPr="009175A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  <w:t xml:space="preserve">         3.9. Решения   на   заседании   Совета   директоров  принимаются</w:t>
      </w:r>
      <w:r w:rsidRPr="009175A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  <w:t xml:space="preserve">    большинством  голосов  присутствующих.  При   решении   вопросов   на</w:t>
      </w:r>
      <w:r w:rsidRPr="009175A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  <w:t xml:space="preserve">    заседании  Совета  директоров  каждый член Совета директоров обладает</w:t>
      </w:r>
      <w:r w:rsidRPr="009175A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  <w:t xml:space="preserve">    одним голосом. Передача голоса одним членом совета директоров другому</w:t>
      </w:r>
      <w:r w:rsidRPr="009175A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  <w:t xml:space="preserve">    члену Совета директоров не допускается.</w:t>
      </w:r>
      <w:r w:rsidRPr="009175A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  <w:t xml:space="preserve">         3.10. В   случае   равенства   голосов   членов   Совета   голос</w:t>
      </w:r>
      <w:r w:rsidRPr="009175A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  <w:t xml:space="preserve">    Председателя Совета директоров является решающим.</w:t>
      </w:r>
      <w:r w:rsidRPr="009175A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  <w:t xml:space="preserve">         3.11. На заседании Совета директоров ведется  протокол,  который</w:t>
      </w:r>
      <w:r w:rsidRPr="009175A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  <w:t xml:space="preserve">    составляется не позднее 10 дней после его проведения.</w:t>
      </w:r>
      <w:r w:rsidRPr="009175A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  <w:t xml:space="preserve">         3.12. Протокол   заседания   Совета   директоров   подписывается</w:t>
      </w:r>
      <w:r w:rsidRPr="009175A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  <w:t xml:space="preserve">    председательствующим  на заседании,  который несет ответственность за</w:t>
      </w:r>
      <w:r w:rsidRPr="009175A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  <w:t xml:space="preserve">    правильность составления протокола.</w:t>
      </w:r>
      <w:r w:rsidRPr="009175A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  <w:t xml:space="preserve">         3.13. В протоколе указываются:</w:t>
      </w:r>
      <w:r w:rsidRPr="009175A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  <w:t xml:space="preserve">         - место и время проведения заседания Совета директоров;</w:t>
      </w:r>
      <w:r w:rsidRPr="009175A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  <w:t xml:space="preserve">         - вопросы, </w:t>
      </w:r>
      <w:r w:rsidR="009E5264" w:rsidRPr="009175A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обсуждавшийся</w:t>
      </w:r>
      <w:bookmarkStart w:id="0" w:name="_GoBack"/>
      <w:bookmarkEnd w:id="0"/>
      <w:r w:rsidRPr="009175A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на заседании;</w:t>
      </w:r>
      <w:r w:rsidRPr="009175A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  <w:t xml:space="preserve">         - персональный состав членов Совета  директоров,  участвующих  в</w:t>
      </w:r>
      <w:r w:rsidRPr="009175A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  <w:t xml:space="preserve">    заседании;</w:t>
      </w:r>
      <w:r w:rsidRPr="009175A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  <w:t xml:space="preserve">         - основные положения выступлений присутствующих на заседании;</w:t>
      </w:r>
      <w:r w:rsidRPr="009175A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  <w:t xml:space="preserve">         - вопросы,  поставленные  на  голосование и итоги голосования по</w:t>
      </w:r>
      <w:r w:rsidRPr="009175A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  <w:t xml:space="preserve">    ним;</w:t>
      </w:r>
      <w:r w:rsidRPr="009175A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  <w:t xml:space="preserve">         - решения, принятые Советом директором.</w:t>
      </w:r>
      <w:r w:rsidRPr="009175A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  <w:t xml:space="preserve">         Протокол может содержать также другую необходимую информацию.</w:t>
      </w:r>
      <w:r w:rsidRPr="009175A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  <w:t xml:space="preserve">         3.14. Членам  Совета  директоров,  прибывающим  на  заседание из</w:t>
      </w:r>
      <w:r w:rsidRPr="009175A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  <w:t xml:space="preserve">    другой местности,  компенсируются транспортные  расходы,  расходы  по</w:t>
      </w:r>
      <w:r w:rsidRPr="009175A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  <w:t xml:space="preserve">    проживанию, выплачиваются суточные.</w:t>
      </w:r>
    </w:p>
    <w:p w14:paraId="54D59C60" w14:textId="1D739C21" w:rsidR="009175A0" w:rsidRPr="009175A0" w:rsidRDefault="009175A0" w:rsidP="00AA31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</w:p>
    <w:p w14:paraId="21DD02A5" w14:textId="77777777" w:rsidR="009175A0" w:rsidRPr="009175A0" w:rsidRDefault="009175A0" w:rsidP="00AA31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9175A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  <w:t xml:space="preserve">               4. ПРАВА И ОБЯЗАННОСТИ ЧЛЕНОВ СОВЕТА ДИРЕКТОРОВ</w:t>
      </w:r>
    </w:p>
    <w:p w14:paraId="36BB3069" w14:textId="77777777" w:rsidR="009175A0" w:rsidRPr="009175A0" w:rsidRDefault="009175A0" w:rsidP="00AA31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9175A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  <w:t xml:space="preserve">   </w:t>
      </w:r>
    </w:p>
    <w:p w14:paraId="7B09CCB2" w14:textId="3B474D24" w:rsidR="009175A0" w:rsidRPr="009175A0" w:rsidRDefault="009175A0" w:rsidP="00AA31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9175A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  <w:t xml:space="preserve">         4.1. </w:t>
      </w:r>
      <w:proofErr w:type="gramStart"/>
      <w:r w:rsidRPr="009175A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Члены Совета директоров имеют право:</w:t>
      </w:r>
      <w:r w:rsidRPr="009175A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  <w:t xml:space="preserve">         - представлять Общество в отношениях  с  другими  организациями,</w:t>
      </w:r>
      <w:r w:rsidRPr="009175A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  <w:t xml:space="preserve">    предприятиями,  государственными органами и учреждениями и гражданами</w:t>
      </w:r>
      <w:r w:rsidRPr="009175A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  <w:t xml:space="preserve">    при наличии доверенности, подписанной Председателем Совета директоров</w:t>
      </w:r>
      <w:r w:rsidRPr="009175A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  <w:t xml:space="preserve">    и скрепленной печатью Общества;</w:t>
      </w:r>
      <w:r w:rsidRPr="009175A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  <w:t xml:space="preserve">         - получать  вознаграждение  за  исполнение  обязанностей   члена</w:t>
      </w:r>
      <w:r w:rsidRPr="009175A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  <w:t xml:space="preserve">    Совета   директоров   в   размере,   установленном   Общим  собранием</w:t>
      </w:r>
      <w:r w:rsidRPr="009175A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  <w:t xml:space="preserve">    акционеров;</w:t>
      </w:r>
      <w:r w:rsidRPr="009175A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  <w:t xml:space="preserve">         - получать любую информацию,  касающуюся деятельности Общества в</w:t>
      </w:r>
      <w:r w:rsidRPr="009175A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  <w:t xml:space="preserve">    любых подразделениях и службах Общества.</w:t>
      </w:r>
      <w:r w:rsidRPr="009175A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  <w:t xml:space="preserve">         4.2.</w:t>
      </w:r>
      <w:proofErr w:type="gramEnd"/>
      <w:r w:rsidRPr="009175A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Члены   Совета   директоров  имеют  также  другие  права  в</w:t>
      </w:r>
      <w:r w:rsidRPr="009175A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  <w:t xml:space="preserve">    соответствии с Уставом Общества и действующим законодательством.</w:t>
      </w:r>
      <w:r w:rsidRPr="009175A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  <w:t xml:space="preserve">         4.3. Члены Совета директоров обязаны:</w:t>
      </w:r>
      <w:r w:rsidRPr="009175A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  <w:t xml:space="preserve">         - добросовестно относиться к своим обязанностям;</w:t>
      </w:r>
      <w:r w:rsidRPr="009175A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  <w:t xml:space="preserve">         - соблюдать лояльность по отношению к Обществу;</w:t>
      </w:r>
      <w:r w:rsidRPr="009175A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  <w:t xml:space="preserve">         - не разглашать ставшую им известной конфиденциальную информацию</w:t>
      </w:r>
      <w:r w:rsidRPr="009175A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  <w:t xml:space="preserve">    о деятельности Общества.</w:t>
      </w:r>
      <w:r w:rsidRPr="009175A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  <w:t xml:space="preserve">         4.4. Член  Совета  директоров  не  имеет  права  учреждать   или</w:t>
      </w:r>
      <w:r w:rsidRPr="009175A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  <w:t xml:space="preserve">    принимать участие в предприятиях, конкурирующих с Обществом, если ему</w:t>
      </w:r>
      <w:r w:rsidRPr="009175A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  <w:t xml:space="preserve">    на это не дано разрешения Советом директоров.</w:t>
      </w:r>
      <w:r w:rsidRPr="009175A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  <w:t xml:space="preserve">         4.5. Совмещение  членами  Совета директоров должностей в органах</w:t>
      </w:r>
      <w:r w:rsidRPr="009175A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  <w:t xml:space="preserve">    управления   других   организаций   (за   исключением    общественных</w:t>
      </w:r>
      <w:r w:rsidRPr="009175A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  <w:t xml:space="preserve">    объединений,   профессиональных   союзов   и   политических   партий)</w:t>
      </w:r>
      <w:r w:rsidRPr="009175A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  <w:t xml:space="preserve">    допускается только с согласия Совета директоров.</w:t>
      </w:r>
      <w:r w:rsidRPr="009175A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  <w:t xml:space="preserve">         4.6. Члены  Совета  директоров не имеют права прямо или косвенно</w:t>
      </w:r>
      <w:r w:rsidRPr="009175A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  <w:t xml:space="preserve">    получать вознаграждение  за  оказание  влияния  на  принятие  решений</w:t>
      </w:r>
      <w:r w:rsidRPr="009175A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  <w:t xml:space="preserve">    Советом директоров или иными органами управления Общества.</w:t>
      </w:r>
    </w:p>
    <w:p w14:paraId="1EADC171" w14:textId="4FA6BFE5" w:rsidR="009175A0" w:rsidRPr="009175A0" w:rsidRDefault="009175A0" w:rsidP="00AA31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9175A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lastRenderedPageBreak/>
        <w:br/>
        <w:t xml:space="preserve">         4.7. Члены Совета директоров  несут  ответственность  за  ущерб,</w:t>
      </w:r>
      <w:r w:rsidRPr="009175A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  <w:t xml:space="preserve">    причиненный Обществу их действиями.</w:t>
      </w:r>
      <w:r w:rsidRPr="009175A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  <w:t xml:space="preserve">         4.8. Основаниями   для   досрочного    прекращения    полномочий</w:t>
      </w:r>
      <w:r w:rsidRPr="009175A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  <w:t xml:space="preserve">    Председателя   и   членов   Совета   директоров   являются  следующие</w:t>
      </w:r>
      <w:r w:rsidRPr="009175A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  <w:t xml:space="preserve">    обстоятельства:</w:t>
      </w:r>
      <w:r w:rsidRPr="009175A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  <w:t xml:space="preserve">         - причинение   действиями   члена   Совета  директоров  Обществу</w:t>
      </w:r>
      <w:r w:rsidRPr="009175A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  <w:t xml:space="preserve">    существенных убытков;</w:t>
      </w:r>
      <w:r w:rsidRPr="009175A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  <w:t xml:space="preserve">         - нанесение ущерба деловой репутации Общества;</w:t>
      </w:r>
      <w:r w:rsidRPr="009175A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  <w:t xml:space="preserve">         - совершение умышленного уголовного преступления;</w:t>
      </w:r>
      <w:r w:rsidRPr="009175A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  <w:t xml:space="preserve">         - сокрытие   своей  заинтересованности  в  совершении  сделки  с</w:t>
      </w:r>
      <w:r w:rsidRPr="009175A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  <w:t xml:space="preserve">    участием Общества;</w:t>
      </w:r>
      <w:r w:rsidRPr="009175A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  <w:t xml:space="preserve">         - недобросовестное исполнение своих обязанностей;</w:t>
      </w:r>
      <w:r w:rsidRPr="009175A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  <w:t xml:space="preserve">         - нарушение   положений   Устава   Общества,   а   также    норм</w:t>
      </w:r>
      <w:r w:rsidRPr="009175A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  <w:t xml:space="preserve">    законодательства  об  акционерных  обществах,  в том числе касающихся</w:t>
      </w:r>
      <w:r w:rsidRPr="009175A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  <w:t xml:space="preserve">    обращения ценных бумаг, выпускаемых Обществом;</w:t>
      </w:r>
      <w:r w:rsidRPr="009175A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  <w:t xml:space="preserve">         - сокрытие   информации   о   своем  участии  в  работе  органов</w:t>
      </w:r>
      <w:r w:rsidRPr="009175A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  <w:t xml:space="preserve">    управления других хозяйственных обществ и иных  юридических  лиц  (за</w:t>
      </w:r>
      <w:r w:rsidRPr="009175A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  <w:t xml:space="preserve">    исключением  участия  в  общественных объединениях,  профессиональных</w:t>
      </w:r>
      <w:r w:rsidRPr="009175A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  <w:t xml:space="preserve">    союзах и политических партиях) без  ведома  Совета  директоров,  а  в</w:t>
      </w:r>
      <w:r w:rsidRPr="009175A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  <w:t xml:space="preserve">    случаях  прямо  установленных Уставом Общества и законом - без ведома</w:t>
      </w:r>
      <w:r w:rsidRPr="009175A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  <w:t xml:space="preserve">    Общего собрания акционеров;</w:t>
      </w:r>
      <w:r w:rsidRPr="009175A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  <w:t xml:space="preserve">         - извлечение  личной выгоды из распоряжения имуществом Общества,</w:t>
      </w:r>
      <w:r w:rsidRPr="009175A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  <w:t xml:space="preserve">    за исключением случаев,  когда извлечение личной  выгоды  допускается</w:t>
      </w:r>
      <w:r w:rsidRPr="009175A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  <w:t xml:space="preserve">    законом, Уставом и иными документами и решениями Общества;</w:t>
      </w:r>
      <w:r w:rsidRPr="009175A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  <w:t xml:space="preserve">         - учреждение в период работы в Совете  директоров  хозяйственных</w:t>
      </w:r>
      <w:r w:rsidRPr="009175A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  <w:t xml:space="preserve">    обществ и других коммерческих организаций, конкурирующих с Обществом.</w:t>
      </w:r>
      <w:r w:rsidRPr="009175A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  <w:t xml:space="preserve">         Полномочия членов Совета директоров могут быть прекращены  и  по</w:t>
      </w:r>
      <w:r w:rsidRPr="009175A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  <w:t xml:space="preserve">    другим основанием.</w:t>
      </w:r>
    </w:p>
    <w:p w14:paraId="0AE2BD35" w14:textId="77777777" w:rsidR="007140A9" w:rsidRDefault="007140A9" w:rsidP="00AA318D">
      <w:pPr>
        <w:spacing w:after="0" w:line="240" w:lineRule="auto"/>
      </w:pPr>
    </w:p>
    <w:sectPr w:rsidR="007140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75A0"/>
    <w:rsid w:val="007140A9"/>
    <w:rsid w:val="009175A0"/>
    <w:rsid w:val="009E5264"/>
    <w:rsid w:val="00AA3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75C64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52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526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52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526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xmlns:mc="http://schemas.openxmlformats.org/markup-compatibility/2006" xmlns:a14="http://schemas.microsoft.com/office/drawing/2010/main" val="1F497D" mc:Ignorable=""/>
      </a:dk2>
      <a:lt2>
        <a:srgbClr xmlns:mc="http://schemas.openxmlformats.org/markup-compatibility/2006" xmlns:a14="http://schemas.microsoft.com/office/drawing/2010/main" val="EEECE1" mc:Ignorable=""/>
      </a:lt2>
      <a:accent1>
        <a:srgbClr xmlns:mc="http://schemas.openxmlformats.org/markup-compatibility/2006" xmlns:a14="http://schemas.microsoft.com/office/drawing/2010/main" val="4F81BD" mc:Ignorable=""/>
      </a:accent1>
      <a:accent2>
        <a:srgbClr xmlns:mc="http://schemas.openxmlformats.org/markup-compatibility/2006" xmlns:a14="http://schemas.microsoft.com/office/drawing/2010/main" val="C0504D" mc:Ignorable=""/>
      </a:accent2>
      <a:accent3>
        <a:srgbClr xmlns:mc="http://schemas.openxmlformats.org/markup-compatibility/2006" xmlns:a14="http://schemas.microsoft.com/office/drawing/2010/main" val="9BBB59" mc:Ignorable=""/>
      </a:accent3>
      <a:accent4>
        <a:srgbClr xmlns:mc="http://schemas.openxmlformats.org/markup-compatibility/2006" xmlns:a14="http://schemas.microsoft.com/office/drawing/2010/main" val="8064A2" mc:Ignorable=""/>
      </a:accent4>
      <a:accent5>
        <a:srgbClr xmlns:mc="http://schemas.openxmlformats.org/markup-compatibility/2006" xmlns:a14="http://schemas.microsoft.com/office/drawing/2010/main" val="4BACC6" mc:Ignorable=""/>
      </a:accent5>
      <a:accent6>
        <a:srgbClr xmlns:mc="http://schemas.openxmlformats.org/markup-compatibility/2006" xmlns:a14="http://schemas.microsoft.com/office/drawing/2010/main" val="F79646" mc:Ignorable=""/>
      </a:accent6>
      <a:hlink>
        <a:srgbClr xmlns:mc="http://schemas.openxmlformats.org/markup-compatibility/2006" xmlns:a14="http://schemas.microsoft.com/office/drawing/2010/main" val="0000FF" mc:Ignorable=""/>
      </a:hlink>
      <a:folHlink>
        <a:srgbClr xmlns:mc="http://schemas.openxmlformats.org/markup-compatibility/2006" xmlns:a14="http://schemas.microsoft.com/office/drawing/2010/main" val="800080" mc:Ignorable="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xmlns:mc="http://schemas.openxmlformats.org/markup-compatibility/2006" xmlns:a14="http://schemas.microsoft.com/office/drawing/2010/main" val="000000" mc:Ignorable="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xmlns:mc="http://schemas.openxmlformats.org/markup-compatibility/2006" xmlns:a14="http://schemas.microsoft.com/office/drawing/2010/main" val="000000" mc:Ignorable="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xmlns:mc="http://schemas.openxmlformats.org/markup-compatibility/2006" xmlns:a14="http://schemas.microsoft.com/office/drawing/2010/main" val="000000" mc:Ignorable="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2294</Words>
  <Characters>13081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алексей</dc:creator>
  <cp:lastModifiedBy>алексей</cp:lastModifiedBy>
  <cp:revision>3</cp:revision>
  <cp:lastPrinted>2010-05-29T16:56:00Z</cp:lastPrinted>
  <dcterms:created xsi:type="dcterms:W3CDTF">2010-05-18T15:00:00Z</dcterms:created>
  <dcterms:modified xsi:type="dcterms:W3CDTF">2010-05-29T16:56:00Z</dcterms:modified>
</cp:coreProperties>
</file>